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7F0A3" w14:textId="77777777" w:rsidR="00BD45C3" w:rsidRDefault="00BD45C3" w:rsidP="00BD45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SHOTESHAM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A2746CC" w14:textId="77777777" w:rsidR="00BD45C3" w:rsidRDefault="00BD45C3" w:rsidP="00BD45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Honing, Norfolk. Yeoman.</w:t>
      </w:r>
    </w:p>
    <w:p w14:paraId="4FD3F90B" w14:textId="77777777" w:rsidR="00BD45C3" w:rsidRDefault="00BD45C3" w:rsidP="00BD45C3">
      <w:pPr>
        <w:rPr>
          <w:rFonts w:ascii="Times New Roman" w:hAnsi="Times New Roman" w:cs="Times New Roman"/>
        </w:rPr>
      </w:pPr>
    </w:p>
    <w:p w14:paraId="120606D2" w14:textId="77777777" w:rsidR="00BD45C3" w:rsidRDefault="00BD45C3" w:rsidP="00BD45C3">
      <w:pPr>
        <w:rPr>
          <w:rFonts w:ascii="Times New Roman" w:hAnsi="Times New Roman" w:cs="Times New Roman"/>
        </w:rPr>
      </w:pPr>
    </w:p>
    <w:p w14:paraId="0C406861" w14:textId="77777777" w:rsidR="00BD45C3" w:rsidRDefault="00BD45C3" w:rsidP="00BD45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Povy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1DF10CA9" w14:textId="77777777" w:rsidR="00BD45C3" w:rsidRDefault="00BD45C3" w:rsidP="00BD45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37F6472" w14:textId="77777777" w:rsidR="00BD45C3" w:rsidRDefault="00BD45C3" w:rsidP="00BD45C3">
      <w:pPr>
        <w:rPr>
          <w:rFonts w:ascii="Times New Roman" w:hAnsi="Times New Roman" w:cs="Times New Roman"/>
        </w:rPr>
      </w:pPr>
    </w:p>
    <w:p w14:paraId="093D33F9" w14:textId="77777777" w:rsidR="00BD45C3" w:rsidRDefault="00BD45C3" w:rsidP="00BD45C3">
      <w:pPr>
        <w:rPr>
          <w:rFonts w:ascii="Times New Roman" w:hAnsi="Times New Roman" w:cs="Times New Roman"/>
        </w:rPr>
      </w:pPr>
    </w:p>
    <w:p w14:paraId="0BFF80AC" w14:textId="77777777" w:rsidR="00BD45C3" w:rsidRDefault="00BD45C3" w:rsidP="00BD45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October 2018</w:t>
      </w:r>
    </w:p>
    <w:p w14:paraId="1AD243D6" w14:textId="77777777" w:rsidR="006B2F86" w:rsidRPr="00E71FC3" w:rsidRDefault="00BD45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A060C" w14:textId="77777777" w:rsidR="00BD45C3" w:rsidRDefault="00BD45C3" w:rsidP="00E71FC3">
      <w:r>
        <w:separator/>
      </w:r>
    </w:p>
  </w:endnote>
  <w:endnote w:type="continuationSeparator" w:id="0">
    <w:p w14:paraId="2F56F36B" w14:textId="77777777" w:rsidR="00BD45C3" w:rsidRDefault="00BD45C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F21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13074" w14:textId="77777777" w:rsidR="00BD45C3" w:rsidRDefault="00BD45C3" w:rsidP="00E71FC3">
      <w:r>
        <w:separator/>
      </w:r>
    </w:p>
  </w:footnote>
  <w:footnote w:type="continuationSeparator" w:id="0">
    <w:p w14:paraId="4814BB52" w14:textId="77777777" w:rsidR="00BD45C3" w:rsidRDefault="00BD45C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5C3"/>
    <w:rsid w:val="001A7C09"/>
    <w:rsid w:val="00577BD5"/>
    <w:rsid w:val="00656CBA"/>
    <w:rsid w:val="006A1F77"/>
    <w:rsid w:val="00733BE7"/>
    <w:rsid w:val="00AB52E8"/>
    <w:rsid w:val="00B16D3F"/>
    <w:rsid w:val="00BB41AC"/>
    <w:rsid w:val="00BD45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A9A96"/>
  <w15:chartTrackingRefBased/>
  <w15:docId w15:val="{2C26C10F-C1C0-472C-8F12-0B462D22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45C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2018-11-08T22:12:00Z</dcterms:created>
  <dcterms:modified xsi:type="dcterms:W3CDTF">2018-11-08T22:13:00Z</dcterms:modified>
</cp:coreProperties>
</file>